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66A76" w14:textId="77777777" w:rsidR="00E861B0" w:rsidRPr="00C064DF" w:rsidRDefault="00E861B0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GOLDSMYTH</w:t>
      </w:r>
      <w:r>
        <w:rPr>
          <w:rFonts w:ascii="Times New Roman" w:hAnsi="Times New Roman" w:cs="Times New Roman"/>
          <w:sz w:val="24"/>
          <w:szCs w:val="24"/>
        </w:rPr>
        <w:t xml:space="preserve">      (fl.1404)</w:t>
      </w:r>
    </w:p>
    <w:p w14:paraId="6CBF18CA" w14:textId="77777777" w:rsidR="00E861B0" w:rsidRDefault="00E861B0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A26FB2F" w14:textId="77777777" w:rsidR="00E861B0" w:rsidRDefault="00E861B0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47F3961" w14:textId="77777777" w:rsidR="00E861B0" w:rsidRDefault="00E861B0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5FC90917" w14:textId="77777777" w:rsidR="00E861B0" w:rsidRDefault="00E861B0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cities, boroughs and towns and from all secular lords and lay persons having</w:t>
      </w:r>
    </w:p>
    <w:p w14:paraId="3E6EA2CE" w14:textId="77777777" w:rsidR="00E861B0" w:rsidRDefault="00E861B0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Huntingdonshire, </w:t>
      </w:r>
    </w:p>
    <w:p w14:paraId="35687E72" w14:textId="5F03262B" w:rsidR="00E861B0" w:rsidRDefault="00E861B0" w:rsidP="00E861B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except ecclesiastical persons, the two fifteenths and two tenths granted to the King at the last Parliament.   (C.F.R. 1399-1405 p.284)</w:t>
      </w:r>
    </w:p>
    <w:p w14:paraId="17B7D3CA" w14:textId="77777777" w:rsidR="00803F36" w:rsidRDefault="00803F36" w:rsidP="00803F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02449DFD" w14:textId="77777777" w:rsidR="00803F36" w:rsidRDefault="00803F36" w:rsidP="00803F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1D6DAFD4" w14:textId="77777777" w:rsidR="00803F36" w:rsidRDefault="00803F36" w:rsidP="00803F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Huntingdonshire, the taxes of a fifteenth and a tenth.</w:t>
      </w:r>
    </w:p>
    <w:p w14:paraId="16DC2D05" w14:textId="0C45F774" w:rsidR="00803F36" w:rsidRDefault="00803F36" w:rsidP="00803F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04C7AB71" w14:textId="77777777" w:rsidR="00E861B0" w:rsidRDefault="00E861B0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B08C139" w14:textId="77777777" w:rsidR="00E861B0" w:rsidRDefault="00E861B0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9E9AA3C" w14:textId="7332CF1D" w:rsidR="00E861B0" w:rsidRDefault="00E861B0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7F4091A7" w14:textId="31BE73E8" w:rsidR="00803F36" w:rsidRDefault="00803F36" w:rsidP="00E861B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2022</w:t>
      </w:r>
    </w:p>
    <w:p w14:paraId="0F8945E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C7D62" w14:textId="77777777" w:rsidR="00E861B0" w:rsidRDefault="00E861B0" w:rsidP="009139A6">
      <w:r>
        <w:separator/>
      </w:r>
    </w:p>
  </w:endnote>
  <w:endnote w:type="continuationSeparator" w:id="0">
    <w:p w14:paraId="02911373" w14:textId="77777777" w:rsidR="00E861B0" w:rsidRDefault="00E861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B4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CF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4B9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C2BE1" w14:textId="77777777" w:rsidR="00E861B0" w:rsidRDefault="00E861B0" w:rsidP="009139A6">
      <w:r>
        <w:separator/>
      </w:r>
    </w:p>
  </w:footnote>
  <w:footnote w:type="continuationSeparator" w:id="0">
    <w:p w14:paraId="0CA2A32C" w14:textId="77777777" w:rsidR="00E861B0" w:rsidRDefault="00E861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FA4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8E7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BD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1B0"/>
    <w:rsid w:val="000666E0"/>
    <w:rsid w:val="002510B7"/>
    <w:rsid w:val="005C130B"/>
    <w:rsid w:val="00803F36"/>
    <w:rsid w:val="00826F5C"/>
    <w:rsid w:val="009139A6"/>
    <w:rsid w:val="009448BB"/>
    <w:rsid w:val="00A3176C"/>
    <w:rsid w:val="00AE65F8"/>
    <w:rsid w:val="00BA00AB"/>
    <w:rsid w:val="00CB4ED9"/>
    <w:rsid w:val="00E861B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B541C"/>
  <w15:chartTrackingRefBased/>
  <w15:docId w15:val="{A514F1F7-DD6D-4A64-9203-4117DF18C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2021-07-30T10:24:00Z</dcterms:created>
  <dcterms:modified xsi:type="dcterms:W3CDTF">2022-07-23T16:16:00Z</dcterms:modified>
</cp:coreProperties>
</file>